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F7" w:rsidRPr="00FC1C0A" w:rsidRDefault="008A41F7" w:rsidP="00EF657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/>
          <w:b/>
          <w:sz w:val="24"/>
          <w:szCs w:val="24"/>
          <w:lang w:eastAsia="en-US"/>
        </w:rPr>
      </w:pPr>
      <w:bookmarkStart w:id="0" w:name="_GoBack"/>
      <w:bookmarkEnd w:id="0"/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XXVIII RASSEGNA MUSICALE NAZIONALE</w:t>
      </w:r>
    </w:p>
    <w:p w:rsidR="008A41F7" w:rsidRPr="00FC1C0A" w:rsidRDefault="00EF657C" w:rsidP="00EF657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/>
          <w:b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delle Scuole 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ad Indirizzo Musicale</w:t>
      </w:r>
    </w:p>
    <w:p w:rsidR="00963B76" w:rsidRPr="00FC1C0A" w:rsidRDefault="00963B76" w:rsidP="00EF657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/>
          <w:b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“Suoni del Mediterraneo”</w:t>
      </w:r>
    </w:p>
    <w:p w:rsidR="005C3D18" w:rsidRPr="00FC1C0A" w:rsidRDefault="00F43601" w:rsidP="00EF657C">
      <w:pPr>
        <w:tabs>
          <w:tab w:val="right" w:pos="9638"/>
        </w:tabs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eastAsiaTheme="minorHAnsi" w:hAnsi="Arial Narrow"/>
          <w:b/>
          <w:sz w:val="24"/>
          <w:szCs w:val="24"/>
          <w:lang w:eastAsia="en-US"/>
        </w:rPr>
        <w:t>(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Policoro </w:t>
      </w:r>
      <w:r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– MT </w:t>
      </w:r>
      <w:r w:rsidRPr="00F43601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– </w:t>
      </w:r>
      <w:r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 8-</w:t>
      </w:r>
      <w:r w:rsidRPr="00F43601">
        <w:rPr>
          <w:rFonts w:ascii="Arial Narrow" w:eastAsiaTheme="minorHAnsi" w:hAnsi="Arial Narrow"/>
          <w:b/>
          <w:sz w:val="24"/>
          <w:szCs w:val="24"/>
          <w:lang w:eastAsia="en-US"/>
        </w:rPr>
        <w:t>12</w:t>
      </w:r>
      <w:r w:rsidR="008A41F7" w:rsidRPr="00F43601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Maggio 2017)</w:t>
      </w:r>
    </w:p>
    <w:p w:rsidR="005C3D18" w:rsidRPr="00FC1C0A" w:rsidRDefault="005C3D18" w:rsidP="00EF657C">
      <w:pPr>
        <w:tabs>
          <w:tab w:val="left" w:pos="1276"/>
          <w:tab w:val="left" w:pos="1985"/>
        </w:tabs>
        <w:spacing w:after="0" w:line="240" w:lineRule="auto"/>
        <w:ind w:left="1276"/>
        <w:jc w:val="center"/>
        <w:rPr>
          <w:rFonts w:ascii="Arial Narrow" w:hAnsi="Arial Narrow"/>
          <w:b/>
          <w:sz w:val="24"/>
          <w:szCs w:val="24"/>
        </w:rPr>
      </w:pPr>
    </w:p>
    <w:p w:rsidR="008A41F7" w:rsidRPr="00FC1C0A" w:rsidRDefault="008A41F7" w:rsidP="00FC1C0A">
      <w:pPr>
        <w:autoSpaceDE w:val="0"/>
        <w:autoSpaceDN w:val="0"/>
        <w:adjustRightInd w:val="0"/>
        <w:spacing w:after="240" w:line="240" w:lineRule="auto"/>
        <w:jc w:val="center"/>
        <w:rPr>
          <w:rFonts w:ascii="Arial Narrow" w:eastAsiaTheme="minorHAnsi" w:hAnsi="Arial Narrow"/>
          <w:b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REGOLAMENTO</w:t>
      </w:r>
    </w:p>
    <w:p w:rsidR="008A41F7" w:rsidRDefault="00562E85" w:rsidP="0014574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b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1.</w:t>
      </w:r>
      <w:r w:rsidR="00B27E5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B27E5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L'istituto Comprensivo S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tatale </w:t>
      </w:r>
      <w:r w:rsidR="00B27E5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N.1 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"</w:t>
      </w:r>
      <w:r w:rsidR="00EF657C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L. Milani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" di </w:t>
      </w:r>
      <w:r w:rsidR="00EF657C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Policoro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, organizza la XXVII</w:t>
      </w:r>
      <w:r w:rsidR="00EF657C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I 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Rassegna Nazionale delle Scuole ad Indirizzo Musicale.</w:t>
      </w:r>
    </w:p>
    <w:p w:rsidR="00145744" w:rsidRDefault="00145744" w:rsidP="00427E9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>
        <w:rPr>
          <w:rFonts w:ascii="Arial Narrow" w:eastAsiaTheme="minorHAnsi" w:hAnsi="Arial Narrow"/>
          <w:sz w:val="24"/>
          <w:szCs w:val="24"/>
          <w:lang w:eastAsia="en-US"/>
        </w:rPr>
        <w:t xml:space="preserve">Alla Rassegna potranno partecipare </w:t>
      </w:r>
      <w:r w:rsidR="00427E92">
        <w:rPr>
          <w:rFonts w:ascii="Arial Narrow" w:eastAsiaTheme="minorHAnsi" w:hAnsi="Arial Narrow"/>
          <w:sz w:val="24"/>
          <w:szCs w:val="24"/>
          <w:lang w:eastAsia="en-US"/>
        </w:rPr>
        <w:t xml:space="preserve">anche </w:t>
      </w:r>
      <w:r>
        <w:rPr>
          <w:rFonts w:ascii="Arial Narrow" w:eastAsiaTheme="minorHAnsi" w:hAnsi="Arial Narrow"/>
          <w:sz w:val="24"/>
          <w:szCs w:val="24"/>
          <w:lang w:eastAsia="en-US"/>
        </w:rPr>
        <w:t>gli alunni delle Scuole Primarie, degli Istituti Comprensivi e dei Licei Musicali</w:t>
      </w:r>
      <w:r w:rsidR="00427E92">
        <w:rPr>
          <w:rFonts w:ascii="Arial Narrow" w:eastAsiaTheme="minorHAnsi" w:hAnsi="Arial Narrow"/>
          <w:sz w:val="24"/>
          <w:szCs w:val="24"/>
          <w:lang w:eastAsia="en-US"/>
        </w:rPr>
        <w:t>.</w:t>
      </w:r>
    </w:p>
    <w:p w:rsidR="00427E92" w:rsidRPr="00FC1C0A" w:rsidRDefault="00427E92" w:rsidP="00427E9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</w:p>
    <w:p w:rsidR="00B27E5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2.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La rassegna si svolgerà dal</w:t>
      </w:r>
      <w:r w:rsidR="0059513E" w:rsidRPr="00FC1C0A">
        <w:rPr>
          <w:rFonts w:ascii="Arial Narrow" w:eastAsiaTheme="minorHAnsi" w:hAnsi="Arial Narrow"/>
          <w:sz w:val="24"/>
          <w:szCs w:val="24"/>
          <w:lang w:eastAsia="en-US"/>
        </w:rPr>
        <w:t>l’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59513E" w:rsidRPr="00F43601">
        <w:rPr>
          <w:rFonts w:ascii="Arial Narrow" w:eastAsiaTheme="minorHAnsi" w:hAnsi="Arial Narrow"/>
          <w:sz w:val="24"/>
          <w:szCs w:val="24"/>
          <w:lang w:eastAsia="en-US"/>
        </w:rPr>
        <w:t>8</w:t>
      </w:r>
      <w:r w:rsidRPr="00F43601">
        <w:rPr>
          <w:rFonts w:ascii="Arial Narrow" w:eastAsiaTheme="minorHAnsi" w:hAnsi="Arial Narrow"/>
          <w:sz w:val="24"/>
          <w:szCs w:val="24"/>
          <w:lang w:eastAsia="en-US"/>
        </w:rPr>
        <w:t xml:space="preserve"> al </w:t>
      </w:r>
      <w:r w:rsidR="00C835E5" w:rsidRPr="00F43601">
        <w:rPr>
          <w:rFonts w:ascii="Arial Narrow" w:eastAsiaTheme="minorHAnsi" w:hAnsi="Arial Narrow"/>
          <w:sz w:val="24"/>
          <w:szCs w:val="24"/>
          <w:lang w:eastAsia="en-US"/>
        </w:rPr>
        <w:t>12</w:t>
      </w:r>
      <w:r w:rsidRPr="00F43601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maggio 201</w:t>
      </w:r>
      <w:r w:rsidR="00EF657C" w:rsidRPr="00FC1C0A">
        <w:rPr>
          <w:rFonts w:ascii="Arial Narrow" w:eastAsiaTheme="minorHAnsi" w:hAnsi="Arial Narrow"/>
          <w:sz w:val="24"/>
          <w:szCs w:val="24"/>
          <w:lang w:eastAsia="en-US"/>
        </w:rPr>
        <w:t>7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presso la Città di </w:t>
      </w:r>
      <w:r w:rsidR="00EF657C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Policoro</w:t>
      </w:r>
      <w:r w:rsidR="00963B76" w:rsidRPr="00FC1C0A">
        <w:rPr>
          <w:rFonts w:ascii="Arial Narrow" w:eastAsiaTheme="minorHAnsi" w:hAnsi="Arial Narrow"/>
          <w:sz w:val="24"/>
          <w:szCs w:val="24"/>
          <w:lang w:eastAsia="en-US"/>
        </w:rPr>
        <w:t>.</w:t>
      </w:r>
    </w:p>
    <w:p w:rsidR="008A41F7" w:rsidRPr="00FC1C0A" w:rsidRDefault="0059513E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Art. 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3.</w:t>
      </w:r>
      <w:r w:rsidR="008A41F7" w:rsidRPr="00FC1C0A">
        <w:rPr>
          <w:rFonts w:ascii="Arial Narrow" w:eastAsiaTheme="minorHAnsi" w:hAnsi="Arial Narrow"/>
          <w:sz w:val="26"/>
          <w:szCs w:val="26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Le iscrizioni dovranno essere redatte sull'apposito modulo scaricabile dal sito della</w:t>
      </w:r>
      <w:r w:rsidR="00EF657C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scuola all'indirizzo: </w:t>
      </w:r>
      <w:hyperlink r:id="rId9" w:history="1">
        <w:r w:rsidR="00EF657C" w:rsidRPr="00FC1C0A">
          <w:rPr>
            <w:rStyle w:val="Collegamentoipertestuale"/>
            <w:rFonts w:ascii="Arial Narrow" w:eastAsiaTheme="minorHAnsi" w:hAnsi="Arial Narrow"/>
            <w:sz w:val="24"/>
            <w:szCs w:val="24"/>
            <w:lang w:eastAsia="en-US"/>
          </w:rPr>
          <w:t>www.icmilanipolicoro.gov.it</w:t>
        </w:r>
      </w:hyperlink>
    </w:p>
    <w:p w:rsidR="008C6CD7" w:rsidRDefault="0059513E" w:rsidP="008C6CD7">
      <w:pPr>
        <w:autoSpaceDE w:val="0"/>
        <w:autoSpaceDN w:val="0"/>
        <w:adjustRightInd w:val="0"/>
        <w:spacing w:after="0" w:line="240" w:lineRule="auto"/>
        <w:jc w:val="both"/>
        <w:rPr>
          <w:rStyle w:val="Collegamentoipertestuale"/>
          <w:rFonts w:ascii="Arial Narrow" w:eastAsiaTheme="minorHAnsi" w:hAnsi="Arial Narrow"/>
          <w:sz w:val="24"/>
          <w:szCs w:val="24"/>
          <w:u w:val="none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Art. </w:t>
      </w:r>
      <w:r w:rsidR="008A41F7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4.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Le domande dovranno pervenire entro il </w:t>
      </w:r>
      <w:r w:rsidRPr="00F43601">
        <w:rPr>
          <w:rFonts w:ascii="Arial Narrow" w:eastAsiaTheme="minorHAnsi" w:hAnsi="Arial Narrow"/>
          <w:sz w:val="24"/>
          <w:szCs w:val="24"/>
          <w:lang w:eastAsia="en-US"/>
        </w:rPr>
        <w:t>1</w:t>
      </w:r>
      <w:r w:rsidR="00AA761A">
        <w:rPr>
          <w:rFonts w:ascii="Arial Narrow" w:eastAsiaTheme="minorHAnsi" w:hAnsi="Arial Narrow"/>
          <w:sz w:val="24"/>
          <w:szCs w:val="24"/>
          <w:lang w:eastAsia="en-US"/>
        </w:rPr>
        <w:t>2</w:t>
      </w:r>
      <w:r w:rsidR="008A41F7" w:rsidRPr="00F43601">
        <w:rPr>
          <w:rFonts w:ascii="Arial Narrow" w:eastAsiaTheme="minorHAnsi" w:hAnsi="Arial Narrow"/>
          <w:sz w:val="24"/>
          <w:szCs w:val="24"/>
          <w:lang w:eastAsia="en-US"/>
        </w:rPr>
        <w:t xml:space="preserve"> APRILE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201</w:t>
      </w:r>
      <w:r w:rsidR="00EF657C" w:rsidRPr="00FC1C0A">
        <w:rPr>
          <w:rFonts w:ascii="Arial Narrow" w:eastAsiaTheme="minorHAnsi" w:hAnsi="Arial Narrow"/>
          <w:sz w:val="24"/>
          <w:szCs w:val="24"/>
          <w:lang w:eastAsia="en-US"/>
        </w:rPr>
        <w:t>7</w:t>
      </w:r>
      <w:r w:rsidR="00B27E5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via e-mail a:</w:t>
      </w:r>
      <w:r w:rsidR="00B27E5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hyperlink r:id="rId10" w:history="1">
        <w:r w:rsidR="00780B49" w:rsidRPr="00FA3313">
          <w:rPr>
            <w:rStyle w:val="Collegamentoipertestuale"/>
            <w:rFonts w:ascii="Arial Narrow" w:eastAsiaTheme="minorHAnsi" w:hAnsi="Arial Narrow"/>
            <w:sz w:val="24"/>
            <w:szCs w:val="24"/>
            <w:lang w:eastAsia="en-US"/>
          </w:rPr>
          <w:t>lmilanipolicoro@gmail.com</w:t>
        </w:r>
      </w:hyperlink>
      <w:r w:rsidR="00780B49" w:rsidRPr="008C6CD7">
        <w:rPr>
          <w:rStyle w:val="Collegamentoipertestuale"/>
          <w:rFonts w:ascii="Arial Narrow" w:eastAsiaTheme="minorHAnsi" w:hAnsi="Arial Narrow"/>
          <w:sz w:val="24"/>
          <w:szCs w:val="24"/>
          <w:u w:val="none"/>
          <w:lang w:eastAsia="en-US"/>
        </w:rPr>
        <w:t xml:space="preserve"> </w:t>
      </w:r>
    </w:p>
    <w:p w:rsidR="008A41F7" w:rsidRPr="00FC1C0A" w:rsidRDefault="00780B49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780B49">
        <w:rPr>
          <w:rStyle w:val="Collegamentoipertestuale"/>
          <w:rFonts w:ascii="Arial Narrow" w:eastAsiaTheme="minorHAnsi" w:hAnsi="Arial Narrow"/>
          <w:color w:val="auto"/>
          <w:sz w:val="18"/>
          <w:szCs w:val="18"/>
          <w:lang w:eastAsia="en-US"/>
        </w:rPr>
        <w:t>(</w:t>
      </w:r>
      <w:r w:rsidR="008C6CD7">
        <w:rPr>
          <w:rStyle w:val="Collegamentoipertestuale"/>
          <w:rFonts w:ascii="Arial Narrow" w:eastAsiaTheme="minorHAnsi" w:hAnsi="Arial Narrow"/>
          <w:color w:val="auto"/>
          <w:sz w:val="18"/>
          <w:szCs w:val="18"/>
          <w:lang w:eastAsia="en-US"/>
        </w:rPr>
        <w:t xml:space="preserve"> </w:t>
      </w:r>
      <w:hyperlink r:id="rId11" w:history="1">
        <w:r w:rsidR="008C6CD7" w:rsidRPr="00FA3313">
          <w:rPr>
            <w:rStyle w:val="Collegamentoipertestuale"/>
            <w:rFonts w:ascii="Arial Narrow" w:eastAsiaTheme="minorHAnsi" w:hAnsi="Arial Narrow"/>
            <w:sz w:val="18"/>
            <w:szCs w:val="18"/>
            <w:lang w:eastAsia="en-US"/>
          </w:rPr>
          <w:t>LMILANIPOLICORO@GMAIL.COM</w:t>
        </w:r>
      </w:hyperlink>
      <w:r w:rsidR="008C6CD7">
        <w:rPr>
          <w:rStyle w:val="Collegamentoipertestuale"/>
          <w:rFonts w:ascii="Arial Narrow" w:eastAsiaTheme="minorHAnsi" w:hAnsi="Arial Narrow"/>
          <w:color w:val="auto"/>
          <w:sz w:val="18"/>
          <w:szCs w:val="18"/>
          <w:lang w:eastAsia="en-US"/>
        </w:rPr>
        <w:t xml:space="preserve"> </w:t>
      </w:r>
      <w:r w:rsidRPr="00780B49">
        <w:rPr>
          <w:rStyle w:val="Collegamentoipertestuale"/>
          <w:rFonts w:ascii="Arial Narrow" w:eastAsiaTheme="minorHAnsi" w:hAnsi="Arial Narrow"/>
          <w:color w:val="auto"/>
          <w:sz w:val="18"/>
          <w:szCs w:val="18"/>
          <w:lang w:eastAsia="en-US"/>
        </w:rPr>
        <w:t>)</w:t>
      </w:r>
      <w:r w:rsidR="00A40ADC" w:rsidRPr="00780B49">
        <w:rPr>
          <w:rFonts w:ascii="Arial Narrow" w:eastAsiaTheme="minorHAnsi" w:hAnsi="Arial Narrow"/>
          <w:sz w:val="18"/>
          <w:szCs w:val="18"/>
          <w:lang w:eastAsia="en-US"/>
        </w:rPr>
        <w:t>,</w:t>
      </w:r>
      <w:r w:rsidR="00A40ADC" w:rsidRPr="00780B49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B27E5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Istituto Comprensivo Statale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N. </w:t>
      </w:r>
      <w:r w:rsidR="00B27E5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1 </w:t>
      </w:r>
      <w:r w:rsidR="00F14D90" w:rsidRPr="00FC1C0A">
        <w:rPr>
          <w:rFonts w:ascii="Arial Narrow" w:eastAsiaTheme="minorHAnsi" w:hAnsi="Arial Narrow"/>
          <w:sz w:val="24"/>
          <w:szCs w:val="24"/>
          <w:lang w:eastAsia="en-US"/>
        </w:rPr>
        <w:t>“L. Milani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", Segreteria, Via 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Puglia, 4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- 7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5025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Policoro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(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MT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), con all'oggetto: 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“</w:t>
      </w:r>
      <w:r w:rsidR="00C835E5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ISCRIZIONE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XXVII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I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Rassegna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Musicale Nazionale delle Scuole Secondarie di 1° grado ad indirizzo musicale", Tel.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e Fax 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>0835 972576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.</w:t>
      </w:r>
    </w:p>
    <w:p w:rsidR="008A41F7" w:rsidRPr="00FC1C0A" w:rsidRDefault="008A41F7" w:rsidP="00562E85">
      <w:pPr>
        <w:autoSpaceDE w:val="0"/>
        <w:autoSpaceDN w:val="0"/>
        <w:adjustRightInd w:val="0"/>
        <w:spacing w:after="12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5.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Nel modulo di iscrizione, compilato in forma chiara, leggibile e non manoscritta, le</w:t>
      </w:r>
      <w:r w:rsidR="00C835E5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scuole dovranno indicare:</w:t>
      </w:r>
    </w:p>
    <w:p w:rsidR="008A41F7" w:rsidRPr="00FC1C0A" w:rsidRDefault="008A41F7" w:rsidP="002E65E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Il nominativo e il recapito telefonico del docente referente;</w:t>
      </w:r>
    </w:p>
    <w:p w:rsidR="002E65EF" w:rsidRPr="00FC1C0A" w:rsidRDefault="002E65EF" w:rsidP="002E65EF">
      <w:pPr>
        <w:pStyle w:val="Paragrafoelenco"/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 Narrow" w:eastAsiaTheme="minorHAnsi" w:hAnsi="Arial Narrow"/>
          <w:sz w:val="16"/>
          <w:szCs w:val="16"/>
          <w:lang w:eastAsia="en-US"/>
        </w:rPr>
      </w:pPr>
    </w:p>
    <w:p w:rsidR="008A41F7" w:rsidRPr="00FC1C0A" w:rsidRDefault="008A41F7" w:rsidP="00963B76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L'organico strumentale con cui si intende partecipare; all'orchestra potrà essere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unito anche il </w:t>
      </w:r>
      <w:r w:rsidR="00C835E5" w:rsidRPr="00FC1C0A">
        <w:rPr>
          <w:rFonts w:ascii="Arial Narrow" w:eastAsiaTheme="minorHAnsi" w:hAnsi="Arial Narrow"/>
          <w:sz w:val="24"/>
          <w:szCs w:val="24"/>
          <w:lang w:eastAsia="en-US"/>
        </w:rPr>
        <w:t>coro</w:t>
      </w:r>
      <w:r w:rsidR="00C835E5" w:rsidRPr="00FC1C0A">
        <w:rPr>
          <w:rFonts w:ascii="Arial Narrow" w:eastAsiaTheme="minorHAnsi" w:hAnsi="Arial Narrow"/>
          <w:color w:val="FF0000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ed inoltre potranno partecipare anche ex-allievi (non oltre due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anni) per un numero massimo di 4 elementi;</w:t>
      </w:r>
    </w:p>
    <w:p w:rsidR="00963B76" w:rsidRPr="00FC1C0A" w:rsidRDefault="00963B76" w:rsidP="00963B76">
      <w:pPr>
        <w:pStyle w:val="Paragrafoelenco"/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 Narrow" w:eastAsiaTheme="minorHAnsi" w:hAnsi="Arial Narrow"/>
          <w:sz w:val="16"/>
          <w:szCs w:val="16"/>
          <w:lang w:eastAsia="en-US"/>
        </w:rPr>
      </w:pPr>
    </w:p>
    <w:p w:rsidR="002E65EF" w:rsidRPr="00FC1C0A" w:rsidRDefault="008A41F7" w:rsidP="002E65E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L'elenco degli alunni partecipanti alla manifestazione con: nome, cognome, data di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nascita, classe frequentata e strumento musicale;</w:t>
      </w:r>
    </w:p>
    <w:p w:rsidR="002E65EF" w:rsidRPr="00FC1C0A" w:rsidRDefault="002E65EF" w:rsidP="002E65EF">
      <w:pPr>
        <w:pStyle w:val="Paragrafoelenco"/>
        <w:rPr>
          <w:rFonts w:ascii="Arial Narrow" w:eastAsiaTheme="minorHAnsi" w:hAnsi="Arial Narrow"/>
          <w:sz w:val="16"/>
          <w:szCs w:val="16"/>
          <w:lang w:eastAsia="en-US"/>
        </w:rPr>
      </w:pPr>
    </w:p>
    <w:p w:rsidR="008A41F7" w:rsidRDefault="008A41F7" w:rsidP="00963B76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Il programma musicale dell'esecuzione con relativa durata per singolo brano e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complessiva;</w:t>
      </w:r>
    </w:p>
    <w:p w:rsidR="00280832" w:rsidRPr="00280832" w:rsidRDefault="00280832" w:rsidP="00280832">
      <w:pPr>
        <w:pStyle w:val="Paragrafoelenco"/>
        <w:rPr>
          <w:rFonts w:ascii="Arial Narrow" w:eastAsiaTheme="minorHAnsi" w:hAnsi="Arial Narrow"/>
          <w:sz w:val="24"/>
          <w:szCs w:val="24"/>
          <w:lang w:eastAsia="en-US"/>
        </w:rPr>
      </w:pPr>
    </w:p>
    <w:p w:rsidR="00280832" w:rsidRPr="00FC1C0A" w:rsidRDefault="00280832" w:rsidP="00963B76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>
        <w:rPr>
          <w:rFonts w:ascii="Arial Narrow" w:eastAsiaTheme="minorHAnsi" w:hAnsi="Arial Narrow"/>
          <w:sz w:val="24"/>
          <w:szCs w:val="24"/>
          <w:lang w:eastAsia="en-US"/>
        </w:rPr>
        <w:t>L’elenco delle attrezzature audio necessarie all’esecuzione, tra quelle messe a disposizione dall’istituto scolastico organizzatore;</w:t>
      </w:r>
    </w:p>
    <w:p w:rsidR="002E65EF" w:rsidRPr="00FC1C0A" w:rsidRDefault="002E65EF" w:rsidP="002E65EF">
      <w:pPr>
        <w:pStyle w:val="Paragrafoelenco"/>
        <w:rPr>
          <w:rFonts w:ascii="Arial Narrow" w:eastAsiaTheme="minorHAnsi" w:hAnsi="Arial Narrow"/>
          <w:sz w:val="16"/>
          <w:szCs w:val="16"/>
          <w:lang w:eastAsia="en-US"/>
        </w:rPr>
      </w:pPr>
    </w:p>
    <w:p w:rsidR="008A41F7" w:rsidRPr="00FC1C0A" w:rsidRDefault="008A41F7" w:rsidP="00963B76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La scheda tecnica con la disposizione dell'orchestra;</w:t>
      </w:r>
    </w:p>
    <w:p w:rsidR="002E65EF" w:rsidRPr="00FC1C0A" w:rsidRDefault="002E65EF" w:rsidP="002E65EF">
      <w:pPr>
        <w:pStyle w:val="Paragrafoelenco"/>
        <w:rPr>
          <w:rFonts w:ascii="Arial Narrow" w:eastAsiaTheme="minorHAnsi" w:hAnsi="Arial Narrow"/>
          <w:sz w:val="16"/>
          <w:szCs w:val="16"/>
          <w:lang w:eastAsia="en-US"/>
        </w:rPr>
      </w:pPr>
    </w:p>
    <w:p w:rsidR="008A41F7" w:rsidRPr="00FC1C0A" w:rsidRDefault="008A41F7" w:rsidP="00963B76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L'indicazione del giorno preferito per l'esibizione (l'accoglimento della richiesta sarà</w:t>
      </w:r>
      <w:r w:rsidR="00BB5333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subordinato alle esigenze organizzative);</w:t>
      </w:r>
    </w:p>
    <w:p w:rsidR="002E65EF" w:rsidRPr="00FC1C0A" w:rsidRDefault="002E65EF" w:rsidP="002E65EF">
      <w:pPr>
        <w:pStyle w:val="Paragrafoelenco"/>
        <w:rPr>
          <w:rFonts w:ascii="Arial Narrow" w:eastAsiaTheme="minorHAnsi" w:hAnsi="Arial Narrow"/>
          <w:sz w:val="16"/>
          <w:szCs w:val="16"/>
          <w:lang w:eastAsia="en-US"/>
        </w:rPr>
      </w:pPr>
    </w:p>
    <w:p w:rsidR="002E65EF" w:rsidRPr="00FC1C0A" w:rsidRDefault="002E65EF" w:rsidP="002E65EF">
      <w:pPr>
        <w:pStyle w:val="Paragrafoelenco"/>
        <w:numPr>
          <w:ilvl w:val="0"/>
          <w:numId w:val="8"/>
        </w:numPr>
        <w:tabs>
          <w:tab w:val="left" w:pos="1985"/>
        </w:tabs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La durata della permanenza (il giorno dell'esibizione e/o più giorni);</w:t>
      </w:r>
    </w:p>
    <w:p w:rsidR="002E65EF" w:rsidRPr="00FC1C0A" w:rsidRDefault="002E65EF" w:rsidP="002E65EF">
      <w:pPr>
        <w:pStyle w:val="Paragrafoelenco"/>
        <w:rPr>
          <w:rFonts w:ascii="Arial Narrow" w:eastAsiaTheme="minorHAnsi" w:hAnsi="Arial Narrow"/>
          <w:sz w:val="16"/>
          <w:szCs w:val="16"/>
          <w:lang w:eastAsia="en-US"/>
        </w:rPr>
      </w:pPr>
    </w:p>
    <w:p w:rsidR="002E65EF" w:rsidRPr="00FC1C0A" w:rsidRDefault="002E65EF" w:rsidP="002E65EF">
      <w:pPr>
        <w:pStyle w:val="Paragrafoelenco"/>
        <w:numPr>
          <w:ilvl w:val="0"/>
          <w:numId w:val="8"/>
        </w:numPr>
        <w:tabs>
          <w:tab w:val="left" w:pos="1985"/>
        </w:tabs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Il mezzo di trasporto utilizzato</w:t>
      </w:r>
      <w:r w:rsidR="009F53A9" w:rsidRPr="00FC1C0A">
        <w:rPr>
          <w:rFonts w:ascii="Arial Narrow" w:eastAsiaTheme="minorHAnsi" w:hAnsi="Arial Narrow"/>
          <w:sz w:val="24"/>
          <w:szCs w:val="24"/>
          <w:lang w:eastAsia="en-US"/>
        </w:rPr>
        <w:t>;</w:t>
      </w:r>
    </w:p>
    <w:p w:rsidR="002E65EF" w:rsidRPr="00FC1C0A" w:rsidRDefault="002E65EF" w:rsidP="002E65EF">
      <w:pPr>
        <w:pStyle w:val="Paragrafoelenco"/>
        <w:rPr>
          <w:rFonts w:ascii="Arial Narrow" w:eastAsiaTheme="minorHAnsi" w:hAnsi="Arial Narrow"/>
          <w:sz w:val="16"/>
          <w:szCs w:val="16"/>
          <w:lang w:eastAsia="en-US"/>
        </w:rPr>
      </w:pPr>
    </w:p>
    <w:p w:rsidR="002E65EF" w:rsidRPr="00FC1C0A" w:rsidRDefault="002E65EF" w:rsidP="002E65EF">
      <w:pPr>
        <w:pStyle w:val="Paragrafoelenco"/>
        <w:numPr>
          <w:ilvl w:val="0"/>
          <w:numId w:val="8"/>
        </w:numPr>
        <w:tabs>
          <w:tab w:val="left" w:pos="1985"/>
        </w:tabs>
        <w:spacing w:before="120" w:after="120" w:line="240" w:lineRule="auto"/>
        <w:ind w:left="284" w:hanging="284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I nominativi dei docenti accompagnatori</w:t>
      </w:r>
      <w:r w:rsidR="009F53A9" w:rsidRPr="00FC1C0A">
        <w:rPr>
          <w:rFonts w:ascii="Arial Narrow" w:eastAsiaTheme="minorHAnsi" w:hAnsi="Arial Narrow"/>
          <w:sz w:val="24"/>
          <w:szCs w:val="24"/>
          <w:lang w:eastAsia="en-US"/>
        </w:rPr>
        <w:t>;</w:t>
      </w:r>
    </w:p>
    <w:p w:rsidR="008A41F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Dovrà essere obbligatoriamente segnalata l'esistenza della copertura assicurativa</w:t>
      </w:r>
      <w:r w:rsidR="00910AE4"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sugli infortuni e responsabilità civile dei partecipanti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.</w:t>
      </w:r>
    </w:p>
    <w:p w:rsidR="00BB5333" w:rsidRPr="00FC1C0A" w:rsidRDefault="009F53A9" w:rsidP="00562E85">
      <w:pPr>
        <w:autoSpaceDE w:val="0"/>
        <w:autoSpaceDN w:val="0"/>
        <w:adjustRightInd w:val="0"/>
        <w:spacing w:after="12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lastRenderedPageBreak/>
        <w:t>Il Circolo Velico Lucano (</w:t>
      </w:r>
      <w:hyperlink r:id="rId12" w:history="1">
        <w:r w:rsidRPr="00FC1C0A">
          <w:rPr>
            <w:rStyle w:val="Collegamentoipertestuale"/>
            <w:rFonts w:ascii="Arial Narrow" w:eastAsiaTheme="minorHAnsi" w:hAnsi="Arial Narrow"/>
            <w:sz w:val="24"/>
            <w:szCs w:val="24"/>
            <w:lang w:eastAsia="en-US"/>
          </w:rPr>
          <w:t>c.velico@alice.it</w:t>
        </w:r>
      </w:hyperlink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– </w:t>
      </w:r>
      <w:proofErr w:type="spellStart"/>
      <w:r w:rsidRPr="00FC1C0A">
        <w:rPr>
          <w:rFonts w:ascii="Arial Narrow" w:eastAsiaTheme="minorHAnsi" w:hAnsi="Arial Narrow"/>
          <w:sz w:val="24"/>
          <w:szCs w:val="24"/>
          <w:lang w:eastAsia="en-US"/>
        </w:rPr>
        <w:t>cell</w:t>
      </w:r>
      <w:proofErr w:type="spellEnd"/>
      <w:r w:rsidRPr="00FC1C0A">
        <w:rPr>
          <w:rFonts w:ascii="Arial Narrow" w:eastAsiaTheme="minorHAnsi" w:hAnsi="Arial Narrow"/>
          <w:sz w:val="24"/>
          <w:szCs w:val="24"/>
          <w:lang w:eastAsia="en-US"/>
        </w:rPr>
        <w:t>. 335127790</w:t>
      </w:r>
      <w:r w:rsidR="00537867">
        <w:rPr>
          <w:rFonts w:ascii="Arial Narrow" w:eastAsiaTheme="minorHAnsi" w:hAnsi="Arial Narrow"/>
          <w:sz w:val="24"/>
          <w:szCs w:val="24"/>
          <w:lang w:eastAsia="en-US"/>
        </w:rPr>
        <w:t>7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 - 0835 910097) provvederà a fornire indicazioni specifiche</w:t>
      </w:r>
      <w:r w:rsidR="00E758F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circa</w:t>
      </w:r>
      <w:r w:rsidR="002E65EF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le prenotazioni alberghiere,</w:t>
      </w:r>
      <w:r w:rsidR="00963B76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E758F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i </w:t>
      </w:r>
      <w:r w:rsidR="00963B76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ristoranti, </w:t>
      </w:r>
      <w:r w:rsidR="00E758F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i </w:t>
      </w:r>
      <w:r w:rsidR="00963B76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servizi turistici, </w:t>
      </w:r>
      <w:r w:rsidR="00E758F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le </w:t>
      </w:r>
      <w:r w:rsidR="00963B76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guide ecc. </w:t>
      </w:r>
    </w:p>
    <w:p w:rsidR="008A41F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6.</w:t>
      </w:r>
      <w:r w:rsidR="0059513E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La Scuola Organizzatrice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pubblicherà sul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proprio sito web il calendario, il luogo e l'orario della prova acustica e dell'esibizione, a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partire dal </w:t>
      </w:r>
      <w:r w:rsidR="0059513E" w:rsidRPr="007450E0">
        <w:rPr>
          <w:rFonts w:ascii="Arial Narrow" w:eastAsiaTheme="minorHAnsi" w:hAnsi="Arial Narrow"/>
          <w:sz w:val="24"/>
          <w:szCs w:val="24"/>
          <w:lang w:eastAsia="en-US"/>
        </w:rPr>
        <w:t>27</w:t>
      </w:r>
      <w:r w:rsidR="00910AE4" w:rsidRPr="007450E0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59513E" w:rsidRPr="007450E0">
        <w:rPr>
          <w:rFonts w:ascii="Arial Narrow" w:eastAsiaTheme="minorHAnsi" w:hAnsi="Arial Narrow"/>
          <w:sz w:val="24"/>
          <w:szCs w:val="24"/>
          <w:lang w:eastAsia="en-US"/>
        </w:rPr>
        <w:t>APRILE</w:t>
      </w:r>
      <w:r w:rsidR="00910AE4" w:rsidRPr="007450E0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>2017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.</w:t>
      </w:r>
    </w:p>
    <w:p w:rsidR="008A41F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7.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Ogni Scuola avrà a disposizione 30 minuti </w:t>
      </w:r>
      <w:proofErr w:type="spellStart"/>
      <w:r w:rsidRPr="00FC1C0A">
        <w:rPr>
          <w:rFonts w:ascii="Arial Narrow" w:eastAsiaTheme="minorHAnsi" w:hAnsi="Arial Narrow"/>
          <w:sz w:val="24"/>
          <w:szCs w:val="24"/>
          <w:lang w:eastAsia="en-US"/>
        </w:rPr>
        <w:t>ca</w:t>
      </w:r>
      <w:proofErr w:type="spellEnd"/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di cui 10 </w:t>
      </w:r>
      <w:r w:rsidR="00AA761A">
        <w:rPr>
          <w:rFonts w:ascii="Arial Narrow" w:eastAsiaTheme="minorHAnsi" w:hAnsi="Arial Narrow"/>
          <w:sz w:val="24"/>
          <w:szCs w:val="24"/>
          <w:lang w:eastAsia="en-US"/>
        </w:rPr>
        <w:t xml:space="preserve">min.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per la sistemazione e 20</w:t>
      </w:r>
      <w:r w:rsidR="00AA761A">
        <w:rPr>
          <w:rFonts w:ascii="Arial Narrow" w:eastAsiaTheme="minorHAnsi" w:hAnsi="Arial Narrow"/>
          <w:sz w:val="24"/>
          <w:szCs w:val="24"/>
          <w:lang w:eastAsia="en-US"/>
        </w:rPr>
        <w:t xml:space="preserve"> min.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per l'esecuzione del programma musicale previsto (come da calendario definitivo delle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esibizioni elaborato dalla Segreteria Organizzativa). Il repertorio presentato è a libera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scelta.</w:t>
      </w:r>
    </w:p>
    <w:p w:rsidR="008A41F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8.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Le Scuole partecipanti dovranno provvedere in proprio agli accompagnatori, ai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leggii, ai poggiapiedi e dovranno portare con sé la propria strumentazione. I partecipanti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avranno a disposizione un </w:t>
      </w:r>
      <w:r w:rsidR="002E65EF" w:rsidRPr="00FC1C0A">
        <w:rPr>
          <w:rFonts w:ascii="Arial Narrow" w:eastAsiaTheme="minorHAnsi" w:hAnsi="Arial Narrow"/>
          <w:sz w:val="24"/>
          <w:szCs w:val="24"/>
          <w:lang w:eastAsia="en-US"/>
        </w:rPr>
        <w:t>Service Audio</w:t>
      </w:r>
      <w:r w:rsidRPr="00FC1C0A">
        <w:rPr>
          <w:rFonts w:ascii="Arial Narrow" w:eastAsiaTheme="minorHAnsi" w:hAnsi="Arial Narrow"/>
          <w:color w:val="FF0000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comprensivo di mixer, microfoni panoramici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2E65EF" w:rsidRPr="00FC1C0A">
        <w:rPr>
          <w:rFonts w:ascii="Arial Narrow" w:eastAsiaTheme="minorHAnsi" w:hAnsi="Arial Narrow"/>
          <w:sz w:val="24"/>
          <w:szCs w:val="24"/>
          <w:lang w:eastAsia="en-US"/>
        </w:rPr>
        <w:t>e direzionali, casse acustiche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.</w:t>
      </w:r>
    </w:p>
    <w:p w:rsidR="008A41F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9.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A tutti i partecipanti sarà rilasciato un attestato di partecipazione e alla Scuola un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riconoscimento a ricordo dell'evento.</w:t>
      </w:r>
    </w:p>
    <w:p w:rsidR="008A41F7" w:rsidRPr="00FC1C0A" w:rsidRDefault="008A41F7" w:rsidP="00350C12">
      <w:pPr>
        <w:autoSpaceDE w:val="0"/>
        <w:autoSpaceDN w:val="0"/>
        <w:adjustRightInd w:val="0"/>
        <w:spacing w:after="24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10.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In caso di registrazioni audio-video effettuate durante la rassegna, i partecipanti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non avranno diritto ad alcun compenso; tale materiale potrà essere utilizzato dalla Scuola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Organizzatrice unicamente per scopi promozionali relativi alla Rassegna medesima. A tale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scopo si richiede di fornire, al momento dell'arrivo, le liberatorie debitamente firmate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attestanti il consenso.</w:t>
      </w:r>
    </w:p>
    <w:p w:rsidR="008A41F7" w:rsidRPr="00FC1C0A" w:rsidRDefault="008A41F7" w:rsidP="00562E85">
      <w:pPr>
        <w:autoSpaceDE w:val="0"/>
        <w:autoSpaceDN w:val="0"/>
        <w:adjustRightInd w:val="0"/>
        <w:spacing w:after="12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b/>
          <w:sz w:val="24"/>
          <w:szCs w:val="24"/>
          <w:lang w:eastAsia="en-US"/>
        </w:rPr>
        <w:t>Art. 11.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Per informazio</w:t>
      </w:r>
      <w:r w:rsidR="00E758F8" w:rsidRPr="00FC1C0A">
        <w:rPr>
          <w:rFonts w:ascii="Arial Narrow" w:eastAsiaTheme="minorHAnsi" w:hAnsi="Arial Narrow"/>
          <w:sz w:val="24"/>
          <w:szCs w:val="24"/>
          <w:lang w:eastAsia="en-US"/>
        </w:rPr>
        <w:t>ni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ci si potrà rivolgere ai seguenti</w:t>
      </w:r>
      <w:r w:rsidR="00910AE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numeri:</w:t>
      </w:r>
    </w:p>
    <w:p w:rsidR="008A41F7" w:rsidRPr="00FC1C0A" w:rsidRDefault="00664278" w:rsidP="00664278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• M°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LACANFORA Rocco      </w:t>
      </w:r>
      <w:r w:rsidR="007450E0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proofErr w:type="spellStart"/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celI</w:t>
      </w:r>
      <w:proofErr w:type="spellEnd"/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3387011136  (Direzione Artistica)</w:t>
      </w:r>
    </w:p>
    <w:p w:rsidR="00A95162" w:rsidRPr="00FC1C0A" w:rsidRDefault="00664278" w:rsidP="00664278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• M°</w:t>
      </w:r>
      <w:r w:rsidR="00A95162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VARLARO       Carlo     </w:t>
      </w:r>
      <w:r w:rsidR="00A95162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proofErr w:type="spellStart"/>
      <w:r w:rsidR="00A95162" w:rsidRPr="00FC1C0A">
        <w:rPr>
          <w:rFonts w:ascii="Arial Narrow" w:eastAsiaTheme="minorHAnsi" w:hAnsi="Arial Narrow"/>
          <w:sz w:val="24"/>
          <w:szCs w:val="24"/>
          <w:lang w:eastAsia="en-US"/>
        </w:rPr>
        <w:t>celI</w:t>
      </w:r>
      <w:proofErr w:type="spellEnd"/>
      <w:r w:rsidR="00A95162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3394820626  (Coordinamento Musicale)</w:t>
      </w:r>
    </w:p>
    <w:p w:rsidR="00A95162" w:rsidRPr="00FC1C0A" w:rsidRDefault="00A95162" w:rsidP="00664278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• Prof. </w:t>
      </w:r>
      <w:proofErr w:type="spellStart"/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>ssa</w:t>
      </w:r>
      <w:proofErr w:type="spellEnd"/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INGUSCIO Teresa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proofErr w:type="spellStart"/>
      <w:r w:rsidRPr="00FC1C0A">
        <w:rPr>
          <w:rFonts w:ascii="Arial Narrow" w:eastAsiaTheme="minorHAnsi" w:hAnsi="Arial Narrow"/>
          <w:sz w:val="24"/>
          <w:szCs w:val="24"/>
          <w:lang w:eastAsia="en-US"/>
        </w:rPr>
        <w:t>celI</w:t>
      </w:r>
      <w:proofErr w:type="spellEnd"/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</w:t>
      </w:r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>3284162717  (F.S. di Istituto)</w:t>
      </w:r>
    </w:p>
    <w:p w:rsidR="00A95162" w:rsidRPr="00FC1C0A" w:rsidRDefault="00A95162" w:rsidP="00664278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• </w:t>
      </w:r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Sig.ra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CIPRIANO Roberta   </w:t>
      </w:r>
      <w:r w:rsidR="00350C12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proofErr w:type="spellStart"/>
      <w:r w:rsidRPr="00FC1C0A">
        <w:rPr>
          <w:rFonts w:ascii="Arial Narrow" w:eastAsiaTheme="minorHAnsi" w:hAnsi="Arial Narrow"/>
          <w:sz w:val="24"/>
          <w:szCs w:val="24"/>
          <w:lang w:eastAsia="en-US"/>
        </w:rPr>
        <w:t>celI</w:t>
      </w:r>
      <w:proofErr w:type="spellEnd"/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. </w:t>
      </w:r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>335127790</w:t>
      </w:r>
      <w:r w:rsidR="00EA0A8E">
        <w:rPr>
          <w:rFonts w:ascii="Arial Narrow" w:eastAsiaTheme="minorHAnsi" w:hAnsi="Arial Narrow"/>
          <w:sz w:val="24"/>
          <w:szCs w:val="24"/>
          <w:lang w:eastAsia="en-US"/>
        </w:rPr>
        <w:t>7</w:t>
      </w:r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  (</w:t>
      </w:r>
      <w:r w:rsidR="00350C12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esigenze ricettive  - </w:t>
      </w:r>
      <w:r w:rsidR="00664278" w:rsidRPr="00FC1C0A">
        <w:rPr>
          <w:rFonts w:ascii="Arial Narrow" w:eastAsiaTheme="minorHAnsi" w:hAnsi="Arial Narrow"/>
          <w:sz w:val="24"/>
          <w:szCs w:val="24"/>
          <w:lang w:eastAsia="en-US"/>
        </w:rPr>
        <w:t>Circolo Velico Lucano)</w:t>
      </w:r>
    </w:p>
    <w:p w:rsidR="00350C12" w:rsidRPr="00FC1C0A" w:rsidRDefault="00350C12" w:rsidP="0066427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</w:p>
    <w:p w:rsidR="00664278" w:rsidRPr="00FC1C0A" w:rsidRDefault="00664278" w:rsidP="0066427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Segreteria </w:t>
      </w:r>
      <w:r w:rsidR="00350C12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dell’Istituto Comprensivo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N. 1 “L. Milani": centralino 0835 972576 </w:t>
      </w:r>
    </w:p>
    <w:p w:rsidR="00664278" w:rsidRPr="00FC1C0A" w:rsidRDefault="00664278" w:rsidP="0059513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</w:p>
    <w:p w:rsidR="00664278" w:rsidRPr="00FC1C0A" w:rsidRDefault="00664278" w:rsidP="0059513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</w:p>
    <w:p w:rsidR="008A41F7" w:rsidRPr="00FC1C0A" w:rsidRDefault="008A41F7" w:rsidP="0059513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Sarà inoltre possibile contattare la Referente Nazionale del MIUR e il Referente Regionale</w:t>
      </w:r>
      <w:r w:rsidR="0059513E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per la </w:t>
      </w:r>
      <w:r w:rsidR="00A95162" w:rsidRPr="00FC1C0A">
        <w:rPr>
          <w:rFonts w:ascii="Arial Narrow" w:eastAsiaTheme="minorHAnsi" w:hAnsi="Arial Narrow"/>
          <w:sz w:val="24"/>
          <w:szCs w:val="24"/>
          <w:lang w:eastAsia="en-US"/>
        </w:rPr>
        <w:t>Basilicata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:</w:t>
      </w:r>
    </w:p>
    <w:p w:rsidR="000A1304" w:rsidRPr="00FC1C0A" w:rsidRDefault="000A1304" w:rsidP="008A41F7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/>
          <w:sz w:val="24"/>
          <w:szCs w:val="24"/>
          <w:lang w:eastAsia="en-US"/>
        </w:rPr>
      </w:pPr>
    </w:p>
    <w:p w:rsidR="008A41F7" w:rsidRPr="00FC1C0A" w:rsidRDefault="00780B49" w:rsidP="00145744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>
        <w:rPr>
          <w:rFonts w:ascii="Arial Narrow" w:eastAsiaTheme="minorHAnsi" w:hAnsi="Arial Narrow"/>
          <w:sz w:val="24"/>
          <w:szCs w:val="24"/>
          <w:lang w:eastAsia="en-US"/>
        </w:rPr>
        <w:t>• Dott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.ssa Annalisa Spadolini, Referente nazionale per il MIUR - Comitato nazionale</w:t>
      </w:r>
      <w:r w:rsidR="000A130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>per l'apprendimento pratico della musica tel. 06 58493478</w:t>
      </w:r>
      <w:r w:rsidR="00AA761A">
        <w:rPr>
          <w:rFonts w:ascii="Arial Narrow" w:eastAsiaTheme="minorHAnsi" w:hAnsi="Arial Narrow"/>
          <w:sz w:val="24"/>
          <w:szCs w:val="24"/>
          <w:lang w:eastAsia="en-US"/>
        </w:rPr>
        <w:t>-5438</w:t>
      </w:r>
    </w:p>
    <w:p w:rsidR="000A1304" w:rsidRPr="00FC1C0A" w:rsidRDefault="000A1304" w:rsidP="000A13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</w:p>
    <w:p w:rsidR="008A41F7" w:rsidRPr="00FC1C0A" w:rsidRDefault="00350C12" w:rsidP="000A13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HAnsi" w:hAnsi="Arial Narrow"/>
          <w:sz w:val="24"/>
          <w:szCs w:val="24"/>
          <w:lang w:eastAsia="en-US"/>
        </w:rPr>
      </w:pPr>
      <w:r w:rsidRPr="00FC1C0A">
        <w:rPr>
          <w:rFonts w:ascii="Arial Narrow" w:eastAsiaTheme="minorHAnsi" w:hAnsi="Arial Narrow"/>
          <w:sz w:val="24"/>
          <w:szCs w:val="24"/>
          <w:lang w:eastAsia="en-US"/>
        </w:rPr>
        <w:t>• Dott. Manieri Giuseppe -</w:t>
      </w:r>
      <w:r w:rsidR="0059513E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USR </w:t>
      </w:r>
      <w:r w:rsidR="000A1304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BASILICATA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-</w:t>
      </w:r>
      <w:r w:rsidR="008A41F7" w:rsidRPr="00FC1C0A">
        <w:rPr>
          <w:rFonts w:ascii="Arial Narrow" w:eastAsiaTheme="minorHAnsi" w:hAnsi="Arial Narrow"/>
          <w:sz w:val="24"/>
          <w:szCs w:val="24"/>
          <w:lang w:eastAsia="en-US"/>
        </w:rPr>
        <w:t xml:space="preserve"> tel. </w:t>
      </w:r>
      <w:r w:rsidRPr="00FC1C0A">
        <w:rPr>
          <w:rFonts w:ascii="Arial Narrow" w:eastAsiaTheme="minorHAnsi" w:hAnsi="Arial Narrow"/>
          <w:sz w:val="24"/>
          <w:szCs w:val="24"/>
          <w:lang w:eastAsia="en-US"/>
        </w:rPr>
        <w:t>0971 449926</w:t>
      </w:r>
    </w:p>
    <w:p w:rsidR="008A41F7" w:rsidRPr="00FC1C0A" w:rsidRDefault="008A41F7" w:rsidP="008A41F7">
      <w:pPr>
        <w:tabs>
          <w:tab w:val="left" w:pos="1276"/>
          <w:tab w:val="left" w:pos="1985"/>
        </w:tabs>
        <w:spacing w:after="0" w:line="240" w:lineRule="auto"/>
        <w:ind w:left="1276"/>
        <w:jc w:val="both"/>
        <w:rPr>
          <w:rFonts w:ascii="Arial Narrow" w:hAnsi="Arial Narrow"/>
        </w:rPr>
      </w:pPr>
    </w:p>
    <w:p w:rsidR="005C3D18" w:rsidRPr="00FC1C0A" w:rsidRDefault="005C3D18" w:rsidP="005C3D18">
      <w:pPr>
        <w:tabs>
          <w:tab w:val="left" w:pos="1276"/>
          <w:tab w:val="left" w:pos="1985"/>
        </w:tabs>
        <w:spacing w:after="0" w:line="240" w:lineRule="auto"/>
        <w:ind w:left="1276"/>
        <w:jc w:val="both"/>
        <w:rPr>
          <w:rFonts w:ascii="Arial Narrow" w:hAnsi="Arial Narrow"/>
        </w:rPr>
      </w:pPr>
    </w:p>
    <w:p w:rsidR="005C3D18" w:rsidRPr="00FC1C0A" w:rsidRDefault="005C3D18" w:rsidP="005C3D18">
      <w:pPr>
        <w:tabs>
          <w:tab w:val="left" w:pos="1276"/>
          <w:tab w:val="left" w:pos="1985"/>
        </w:tabs>
        <w:spacing w:after="0" w:line="240" w:lineRule="auto"/>
        <w:ind w:left="1276"/>
        <w:jc w:val="both"/>
        <w:rPr>
          <w:rFonts w:ascii="Arial Narrow" w:hAnsi="Arial Narrow"/>
        </w:rPr>
      </w:pPr>
    </w:p>
    <w:p w:rsidR="005C3D18" w:rsidRPr="00FC1C0A" w:rsidRDefault="005C3D18" w:rsidP="005C3D18">
      <w:pPr>
        <w:tabs>
          <w:tab w:val="left" w:pos="1276"/>
          <w:tab w:val="left" w:pos="1985"/>
        </w:tabs>
        <w:spacing w:after="0" w:line="240" w:lineRule="auto"/>
        <w:ind w:left="1276"/>
        <w:jc w:val="both"/>
        <w:rPr>
          <w:rFonts w:ascii="Arial Narrow" w:hAnsi="Arial Narrow"/>
        </w:rPr>
      </w:pPr>
    </w:p>
    <w:p w:rsidR="005C3D18" w:rsidRPr="00FC1C0A" w:rsidRDefault="005C3D18" w:rsidP="005C3D18">
      <w:pPr>
        <w:tabs>
          <w:tab w:val="left" w:pos="1985"/>
        </w:tabs>
        <w:spacing w:after="0" w:line="240" w:lineRule="auto"/>
        <w:ind w:left="1260"/>
        <w:jc w:val="both"/>
        <w:rPr>
          <w:rFonts w:ascii="Arial Narrow" w:hAnsi="Arial Narrow"/>
        </w:rPr>
      </w:pPr>
    </w:p>
    <w:p w:rsidR="005C3D18" w:rsidRPr="00FC1C0A" w:rsidRDefault="005C3D18" w:rsidP="005C3D18">
      <w:pPr>
        <w:tabs>
          <w:tab w:val="left" w:pos="2160"/>
        </w:tabs>
        <w:spacing w:after="0" w:line="240" w:lineRule="auto"/>
        <w:ind w:left="5940"/>
        <w:jc w:val="center"/>
        <w:rPr>
          <w:rFonts w:ascii="Arial Narrow" w:hAnsi="Arial Narrow"/>
        </w:rPr>
      </w:pPr>
      <w:r w:rsidRPr="00FC1C0A">
        <w:rPr>
          <w:rFonts w:ascii="Arial Narrow" w:hAnsi="Arial Narrow"/>
        </w:rPr>
        <w:t>IL DIRIGENTE SCOLASTICO</w:t>
      </w:r>
    </w:p>
    <w:p w:rsidR="005C3D18" w:rsidRPr="00FC1C0A" w:rsidRDefault="005C3D18" w:rsidP="005C3D18">
      <w:pPr>
        <w:tabs>
          <w:tab w:val="left" w:pos="2160"/>
        </w:tabs>
        <w:spacing w:after="0" w:line="240" w:lineRule="auto"/>
        <w:ind w:left="5940"/>
        <w:jc w:val="center"/>
        <w:rPr>
          <w:rFonts w:ascii="Arial Narrow" w:hAnsi="Arial Narrow"/>
          <w:i/>
        </w:rPr>
      </w:pPr>
      <w:r w:rsidRPr="00FC1C0A">
        <w:rPr>
          <w:rFonts w:ascii="Arial Narrow" w:hAnsi="Arial Narrow"/>
          <w:i/>
        </w:rPr>
        <w:t>Agnese SCHETTINI</w:t>
      </w:r>
    </w:p>
    <w:p w:rsidR="00BC3414" w:rsidRPr="00FC1C0A" w:rsidRDefault="00BC3414">
      <w:pPr>
        <w:rPr>
          <w:rFonts w:ascii="Arial Narrow" w:hAnsi="Arial Narrow"/>
        </w:rPr>
      </w:pPr>
    </w:p>
    <w:sectPr w:rsidR="00BC3414" w:rsidRPr="00FC1C0A" w:rsidSect="00562E8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851" w:right="1134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B5" w:rsidRDefault="009215B5" w:rsidP="00A53E8C">
      <w:pPr>
        <w:spacing w:after="0" w:line="240" w:lineRule="auto"/>
      </w:pPr>
      <w:r>
        <w:separator/>
      </w:r>
    </w:p>
  </w:endnote>
  <w:endnote w:type="continuationSeparator" w:id="0">
    <w:p w:rsidR="009215B5" w:rsidRDefault="009215B5" w:rsidP="00A53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023" w:rsidRPr="00375023" w:rsidRDefault="00217006" w:rsidP="00375023">
    <w:pPr>
      <w:pStyle w:val="Pidipagina"/>
      <w:pBdr>
        <w:bottom w:val="single" w:sz="4" w:space="1" w:color="auto"/>
      </w:pBdr>
      <w:rPr>
        <w:sz w:val="12"/>
        <w:szCs w:val="12"/>
      </w:rPr>
    </w:pPr>
    <w:fldSimple w:instr=" FILENAME   \* MERGEFORMAT ">
      <w:r w:rsidR="003C0540" w:rsidRPr="003C0540">
        <w:rPr>
          <w:noProof/>
          <w:sz w:val="12"/>
          <w:szCs w:val="12"/>
        </w:rPr>
        <w:t>Regolamento</w:t>
      </w:r>
      <w:r w:rsidR="003C0540">
        <w:rPr>
          <w:noProof/>
        </w:rPr>
        <w:t xml:space="preserve"> </w:t>
      </w:r>
      <w:r w:rsidR="003C0540" w:rsidRPr="003C0540">
        <w:rPr>
          <w:noProof/>
          <w:sz w:val="12"/>
          <w:szCs w:val="12"/>
        </w:rPr>
        <w:t>IC Milani POLICORO</w:t>
      </w:r>
    </w:fldSimple>
  </w:p>
  <w:p w:rsidR="003763EA" w:rsidRDefault="002D71F2" w:rsidP="00375023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0540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414" w:rsidRPr="00375023" w:rsidRDefault="00217006" w:rsidP="00BC3414">
    <w:pPr>
      <w:pStyle w:val="Pidipagina"/>
      <w:pBdr>
        <w:bottom w:val="single" w:sz="4" w:space="1" w:color="auto"/>
      </w:pBdr>
      <w:rPr>
        <w:sz w:val="12"/>
        <w:szCs w:val="12"/>
      </w:rPr>
    </w:pPr>
    <w:fldSimple w:instr=" FILENAME   \* MERGEFORMAT ">
      <w:r w:rsidR="003C0540" w:rsidRPr="003C0540">
        <w:rPr>
          <w:noProof/>
          <w:sz w:val="12"/>
          <w:szCs w:val="12"/>
        </w:rPr>
        <w:t>Regolamento</w:t>
      </w:r>
      <w:r w:rsidR="003C0540">
        <w:rPr>
          <w:noProof/>
        </w:rPr>
        <w:t xml:space="preserve"> </w:t>
      </w:r>
      <w:r w:rsidR="003C0540" w:rsidRPr="003C0540">
        <w:rPr>
          <w:noProof/>
          <w:sz w:val="12"/>
          <w:szCs w:val="12"/>
        </w:rPr>
        <w:t>IC Milani POLICORO</w:t>
      </w:r>
    </w:fldSimple>
  </w:p>
  <w:p w:rsidR="00BC3414" w:rsidRDefault="002D71F2" w:rsidP="00BC3414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054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B5" w:rsidRDefault="009215B5" w:rsidP="00A53E8C">
      <w:pPr>
        <w:spacing w:after="0" w:line="240" w:lineRule="auto"/>
      </w:pPr>
      <w:r>
        <w:separator/>
      </w:r>
    </w:p>
  </w:footnote>
  <w:footnote w:type="continuationSeparator" w:id="0">
    <w:p w:rsidR="009215B5" w:rsidRDefault="009215B5" w:rsidP="00A53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1242"/>
      <w:gridCol w:w="7263"/>
      <w:gridCol w:w="1134"/>
    </w:tblGrid>
    <w:tr w:rsidR="00536001" w:rsidRPr="00AD3FCE" w:rsidTr="007B3C1D">
      <w:trPr>
        <w:trHeight w:val="852"/>
      </w:trPr>
      <w:tc>
        <w:tcPr>
          <w:tcW w:w="1242" w:type="dxa"/>
          <w:vAlign w:val="center"/>
        </w:tcPr>
        <w:p w:rsidR="009B28E4" w:rsidRPr="00A75B78" w:rsidRDefault="009B28E4" w:rsidP="00A75B78">
          <w:pPr>
            <w:spacing w:after="0" w:line="240" w:lineRule="auto"/>
            <w:jc w:val="center"/>
            <w:rPr>
              <w:sz w:val="10"/>
              <w:szCs w:val="10"/>
            </w:rPr>
          </w:pPr>
        </w:p>
        <w:p w:rsidR="00A75B78" w:rsidRPr="00AD3FCE" w:rsidRDefault="00A75B78" w:rsidP="00A75B78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396659" cy="382555"/>
                <wp:effectExtent l="19050" t="0" r="3391" b="0"/>
                <wp:docPr id="9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659" cy="38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3" w:type="dxa"/>
          <w:vAlign w:val="center"/>
        </w:tcPr>
        <w:p w:rsidR="009B28E4" w:rsidRPr="004B1C81" w:rsidRDefault="009B28E4" w:rsidP="007B3C1D">
          <w:pPr>
            <w:pStyle w:val="Intestazione"/>
            <w:jc w:val="center"/>
            <w:rPr>
              <w:rFonts w:ascii="Tahoma" w:hAnsi="Tahoma" w:cs="Tahoma"/>
              <w:color w:val="0070C0"/>
              <w:spacing w:val="36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4B1C81">
            <w:rPr>
              <w:rFonts w:ascii="Tahoma" w:hAnsi="Tahoma" w:cs="Tahoma"/>
              <w:color w:val="0070C0"/>
              <w:spacing w:val="36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ISTITUTO COMPRENSIVO STATALE N. 1</w:t>
          </w:r>
        </w:p>
        <w:p w:rsidR="00536001" w:rsidRPr="00536001" w:rsidRDefault="009B28E4" w:rsidP="007B3C1D">
          <w:pPr>
            <w:pStyle w:val="Intestazione"/>
            <w:jc w:val="center"/>
            <w:rPr>
              <w:rFonts w:ascii="Tahoma" w:hAnsi="Tahoma" w:cs="Tahoma"/>
              <w:color w:val="00B050"/>
            </w:rPr>
          </w:pPr>
          <w:r w:rsidRPr="00536001">
            <w:rPr>
              <w:rFonts w:ascii="Tahoma" w:hAnsi="Tahoma" w:cs="Tahoma"/>
              <w:i/>
              <w:color w:val="0070C0"/>
            </w:rPr>
            <w:t>“L. Milani”</w:t>
          </w:r>
          <w:r w:rsidR="00536001" w:rsidRPr="00536001">
            <w:rPr>
              <w:rFonts w:ascii="Tahoma" w:hAnsi="Tahoma" w:cs="Tahoma"/>
              <w:i/>
              <w:color w:val="0070C0"/>
            </w:rPr>
            <w:t xml:space="preserve">   -   </w:t>
          </w:r>
          <w:r w:rsidR="00536001" w:rsidRPr="00536001">
            <w:rPr>
              <w:rFonts w:ascii="Tahoma" w:hAnsi="Tahoma" w:cs="Tahoma"/>
              <w:color w:val="0070C0"/>
            </w:rPr>
            <w:t xml:space="preserve">Via Puglia, 4  </w:t>
          </w:r>
          <w:r w:rsidRPr="00536001">
            <w:rPr>
              <w:rFonts w:ascii="Tahoma" w:hAnsi="Tahoma" w:cs="Tahoma"/>
              <w:color w:val="0070C0"/>
            </w:rPr>
            <w:t xml:space="preserve">75025 - </w:t>
          </w:r>
          <w:r w:rsidRPr="00536001">
            <w:rPr>
              <w:rFonts w:ascii="Tahoma" w:hAnsi="Tahoma" w:cs="Tahoma"/>
              <w:color w:val="0070C0"/>
              <w:u w:val="single"/>
            </w:rPr>
            <w:t>POLICORO</w:t>
          </w:r>
          <w:r w:rsidRPr="00536001">
            <w:rPr>
              <w:rFonts w:ascii="Tahoma" w:hAnsi="Tahoma" w:cs="Tahoma"/>
              <w:color w:val="0070C0"/>
            </w:rPr>
            <w:t xml:space="preserve">  (Matera)</w:t>
          </w:r>
        </w:p>
      </w:tc>
      <w:tc>
        <w:tcPr>
          <w:tcW w:w="1134" w:type="dxa"/>
        </w:tcPr>
        <w:p w:rsidR="009B28E4" w:rsidRPr="00A75B78" w:rsidRDefault="009B28E4" w:rsidP="00A75B78">
          <w:pPr>
            <w:spacing w:after="0" w:line="240" w:lineRule="auto"/>
            <w:jc w:val="center"/>
            <w:rPr>
              <w:sz w:val="10"/>
              <w:szCs w:val="10"/>
            </w:rPr>
          </w:pPr>
        </w:p>
        <w:p w:rsidR="00A75B78" w:rsidRPr="00AD3FCE" w:rsidRDefault="00A75B78" w:rsidP="00755159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319103" cy="363894"/>
                <wp:effectExtent l="19050" t="0" r="4747" b="0"/>
                <wp:docPr id="7" name="Immagine 8" descr="emblema_m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emblema_m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595" cy="36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28E4" w:rsidRPr="007B3C1D" w:rsidRDefault="009B28E4">
    <w:pPr>
      <w:pStyle w:val="Intestazion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1242"/>
      <w:gridCol w:w="7263"/>
      <w:gridCol w:w="1134"/>
    </w:tblGrid>
    <w:tr w:rsidR="005C3D18" w:rsidRPr="00AD3FCE" w:rsidTr="00122EC1">
      <w:trPr>
        <w:trHeight w:val="918"/>
      </w:trPr>
      <w:tc>
        <w:tcPr>
          <w:tcW w:w="1242" w:type="dxa"/>
          <w:vAlign w:val="center"/>
        </w:tcPr>
        <w:p w:rsidR="005C3D18" w:rsidRPr="00A75B78" w:rsidRDefault="005C3D18" w:rsidP="00122EC1">
          <w:pPr>
            <w:spacing w:after="0" w:line="240" w:lineRule="auto"/>
            <w:jc w:val="center"/>
            <w:rPr>
              <w:sz w:val="10"/>
              <w:szCs w:val="10"/>
            </w:rPr>
          </w:pPr>
        </w:p>
        <w:p w:rsidR="005C3D18" w:rsidRPr="00AD3FCE" w:rsidRDefault="005C3D18" w:rsidP="00122EC1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632075" cy="609600"/>
                <wp:effectExtent l="19050" t="0" r="0" b="0"/>
                <wp:docPr id="2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187" cy="6126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3" w:type="dxa"/>
          <w:vAlign w:val="center"/>
        </w:tcPr>
        <w:p w:rsidR="005C3D18" w:rsidRPr="004B1C81" w:rsidRDefault="005C3D18" w:rsidP="00122EC1">
          <w:pPr>
            <w:pStyle w:val="Intestazione"/>
            <w:jc w:val="center"/>
            <w:rPr>
              <w:rFonts w:ascii="Tahoma" w:hAnsi="Tahoma" w:cs="Tahoma"/>
              <w:color w:val="0070C0"/>
              <w:spacing w:val="36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4B1C81">
            <w:rPr>
              <w:rFonts w:ascii="Tahoma" w:hAnsi="Tahoma" w:cs="Tahoma"/>
              <w:color w:val="0070C0"/>
              <w:spacing w:val="36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ISTITUTO COMPRENSIVO STATALE N. 1</w:t>
          </w:r>
        </w:p>
        <w:p w:rsidR="005C3D18" w:rsidRPr="00536001" w:rsidRDefault="005C3D18" w:rsidP="00122EC1">
          <w:pPr>
            <w:pStyle w:val="Intestazione"/>
            <w:spacing w:after="80"/>
            <w:jc w:val="center"/>
            <w:rPr>
              <w:rFonts w:ascii="Tahoma" w:hAnsi="Tahoma" w:cs="Tahoma"/>
              <w:color w:val="0070C0"/>
            </w:rPr>
          </w:pPr>
          <w:r w:rsidRPr="00536001">
            <w:rPr>
              <w:rFonts w:ascii="Tahoma" w:hAnsi="Tahoma" w:cs="Tahoma"/>
              <w:i/>
              <w:color w:val="0070C0"/>
            </w:rPr>
            <w:t xml:space="preserve">“L. Milani”   -   </w:t>
          </w:r>
          <w:r w:rsidRPr="00536001">
            <w:rPr>
              <w:rFonts w:ascii="Tahoma" w:hAnsi="Tahoma" w:cs="Tahoma"/>
              <w:color w:val="0070C0"/>
            </w:rPr>
            <w:t xml:space="preserve">Via Puglia, 4  75025 - </w:t>
          </w:r>
          <w:r w:rsidRPr="00536001">
            <w:rPr>
              <w:rFonts w:ascii="Tahoma" w:hAnsi="Tahoma" w:cs="Tahoma"/>
              <w:color w:val="0070C0"/>
              <w:u w:val="single"/>
            </w:rPr>
            <w:t>POLICORO</w:t>
          </w:r>
          <w:r w:rsidRPr="00536001">
            <w:rPr>
              <w:rFonts w:ascii="Tahoma" w:hAnsi="Tahoma" w:cs="Tahoma"/>
              <w:color w:val="0070C0"/>
            </w:rPr>
            <w:t xml:space="preserve">  (Matera)</w:t>
          </w:r>
        </w:p>
        <w:p w:rsidR="005C3D18" w:rsidRPr="00536001" w:rsidRDefault="005C3D18" w:rsidP="00122EC1">
          <w:pPr>
            <w:pStyle w:val="Pidipagina"/>
            <w:tabs>
              <w:tab w:val="clear" w:pos="9638"/>
              <w:tab w:val="right" w:pos="9639"/>
            </w:tabs>
            <w:spacing w:line="160" w:lineRule="exact"/>
            <w:ind w:left="-340" w:right="-340"/>
            <w:jc w:val="center"/>
            <w:rPr>
              <w:rFonts w:ascii="Tahoma" w:eastAsia="Arial Unicode MS" w:hAnsi="Tahoma" w:cs="Tahoma"/>
              <w:color w:val="0070C0"/>
              <w:sz w:val="14"/>
              <w:szCs w:val="14"/>
            </w:rPr>
          </w:pPr>
          <w:r w:rsidRPr="00AA761A">
            <w:rPr>
              <w:rFonts w:ascii="Tahoma" w:eastAsia="Arial Unicode MS" w:hAnsi="Tahoma" w:cs="Tahoma"/>
              <w:color w:val="0070C0"/>
              <w:sz w:val="14"/>
              <w:szCs w:val="14"/>
              <w:lang w:val="en-US"/>
            </w:rPr>
            <w:t xml:space="preserve">Cod. </w:t>
          </w:r>
          <w:proofErr w:type="spellStart"/>
          <w:r w:rsidRPr="00AA761A">
            <w:rPr>
              <w:rFonts w:ascii="Tahoma" w:eastAsia="Arial Unicode MS" w:hAnsi="Tahoma" w:cs="Tahoma"/>
              <w:color w:val="0070C0"/>
              <w:sz w:val="14"/>
              <w:szCs w:val="14"/>
              <w:lang w:val="en-US"/>
            </w:rPr>
            <w:t>fisc</w:t>
          </w:r>
          <w:proofErr w:type="spellEnd"/>
          <w:r w:rsidRPr="00AA761A">
            <w:rPr>
              <w:rFonts w:ascii="Tahoma" w:eastAsia="Arial Unicode MS" w:hAnsi="Tahoma" w:cs="Tahoma"/>
              <w:color w:val="0070C0"/>
              <w:sz w:val="14"/>
              <w:szCs w:val="14"/>
              <w:lang w:val="en-US"/>
            </w:rPr>
            <w:t xml:space="preserve">.: 90021060778  -  Cod. min.: MTIC831002  -  Tel.: 0835 985908 (central.)  </w:t>
          </w:r>
          <w:r w:rsidRPr="00536001">
            <w:rPr>
              <w:rFonts w:ascii="Tahoma" w:eastAsia="Arial Unicode MS" w:hAnsi="Tahoma" w:cs="Tahoma"/>
              <w:color w:val="0070C0"/>
              <w:sz w:val="14"/>
              <w:szCs w:val="14"/>
            </w:rPr>
            <w:t>0835 972576 (Uff. personale)</w:t>
          </w:r>
        </w:p>
        <w:p w:rsidR="005C3D18" w:rsidRPr="00536001" w:rsidRDefault="005C3D18" w:rsidP="00122EC1">
          <w:pPr>
            <w:pStyle w:val="Pidipagina"/>
            <w:spacing w:line="160" w:lineRule="exact"/>
            <w:ind w:left="-340" w:right="-340"/>
            <w:jc w:val="center"/>
            <w:rPr>
              <w:rFonts w:ascii="Tahoma" w:hAnsi="Tahoma" w:cs="Tahoma"/>
              <w:color w:val="00B050"/>
            </w:rPr>
          </w:pPr>
          <w:r w:rsidRPr="00536001">
            <w:rPr>
              <w:rFonts w:ascii="Tahoma" w:eastAsia="Arial Unicode MS" w:hAnsi="Tahoma" w:cs="Tahoma"/>
              <w:color w:val="0070C0"/>
              <w:sz w:val="14"/>
              <w:szCs w:val="14"/>
            </w:rPr>
            <w:t xml:space="preserve">PEC: </w:t>
          </w:r>
          <w:hyperlink r:id="rId2" w:history="1">
            <w:r w:rsidRPr="00536001">
              <w:rPr>
                <w:rStyle w:val="Collegamentoipertestuale"/>
                <w:rFonts w:ascii="Tahoma" w:eastAsia="Arial Unicode MS" w:hAnsi="Tahoma" w:cs="Tahoma"/>
                <w:sz w:val="14"/>
                <w:szCs w:val="14"/>
              </w:rPr>
              <w:t>mtic831002@pec.istruzione.it</w:t>
            </w:r>
          </w:hyperlink>
          <w:r w:rsidRPr="00536001">
            <w:rPr>
              <w:rFonts w:ascii="Tahoma" w:eastAsia="Arial Unicode MS" w:hAnsi="Tahoma" w:cs="Tahoma"/>
              <w:color w:val="0070C0"/>
              <w:sz w:val="14"/>
              <w:szCs w:val="14"/>
            </w:rPr>
            <w:t xml:space="preserve">     E-mail: </w:t>
          </w:r>
          <w:hyperlink r:id="rId3" w:history="1">
            <w:r w:rsidRPr="00536001">
              <w:rPr>
                <w:rStyle w:val="Collegamentoipertestuale"/>
                <w:rFonts w:ascii="Tahoma" w:eastAsia="Arial Unicode MS" w:hAnsi="Tahoma" w:cs="Tahoma"/>
                <w:sz w:val="14"/>
                <w:szCs w:val="14"/>
              </w:rPr>
              <w:t>mtic831002@istruzione.it</w:t>
            </w:r>
          </w:hyperlink>
          <w:r w:rsidRPr="00536001">
            <w:rPr>
              <w:rFonts w:ascii="Tahoma" w:eastAsia="Arial Unicode MS" w:hAnsi="Tahoma" w:cs="Tahoma"/>
              <w:color w:val="0070C0"/>
              <w:sz w:val="14"/>
              <w:szCs w:val="14"/>
            </w:rPr>
            <w:t xml:space="preserve">     Sito web: </w:t>
          </w:r>
          <w:hyperlink r:id="rId4" w:history="1">
            <w:r w:rsidRPr="00536001">
              <w:rPr>
                <w:rStyle w:val="Collegamentoipertestuale"/>
                <w:rFonts w:ascii="Tahoma" w:eastAsia="Arial Unicode MS" w:hAnsi="Tahoma" w:cs="Tahoma"/>
                <w:sz w:val="14"/>
                <w:szCs w:val="14"/>
              </w:rPr>
              <w:t>www.icmilanipolicoro.gov.it</w:t>
            </w:r>
          </w:hyperlink>
        </w:p>
      </w:tc>
      <w:tc>
        <w:tcPr>
          <w:tcW w:w="1134" w:type="dxa"/>
        </w:tcPr>
        <w:p w:rsidR="005C3D18" w:rsidRPr="00A75B78" w:rsidRDefault="005C3D18" w:rsidP="00122EC1">
          <w:pPr>
            <w:spacing w:after="0" w:line="240" w:lineRule="auto"/>
            <w:jc w:val="center"/>
            <w:rPr>
              <w:sz w:val="10"/>
              <w:szCs w:val="10"/>
            </w:rPr>
          </w:pPr>
        </w:p>
        <w:p w:rsidR="005C3D18" w:rsidRPr="00AD3FCE" w:rsidRDefault="005C3D18" w:rsidP="00122EC1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50764" cy="628073"/>
                <wp:effectExtent l="19050" t="0" r="1686" b="0"/>
                <wp:docPr id="3" name="Immagine 8" descr="emblema_m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emblema_m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058" cy="6295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C3D18" w:rsidRDefault="005C3D18" w:rsidP="007B3C1D">
    <w:pPr>
      <w:pStyle w:val="Intestazione"/>
      <w:spacing w:line="36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F75"/>
    <w:multiLevelType w:val="hybridMultilevel"/>
    <w:tmpl w:val="C80606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834F3"/>
    <w:multiLevelType w:val="hybridMultilevel"/>
    <w:tmpl w:val="7076E6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3756D"/>
    <w:multiLevelType w:val="hybridMultilevel"/>
    <w:tmpl w:val="AEF0C24C"/>
    <w:lvl w:ilvl="0" w:tplc="D1D0AC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44EBA"/>
    <w:multiLevelType w:val="hybridMultilevel"/>
    <w:tmpl w:val="CDA6F08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E1FDF"/>
    <w:multiLevelType w:val="hybridMultilevel"/>
    <w:tmpl w:val="5EE2946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0350A"/>
    <w:multiLevelType w:val="hybridMultilevel"/>
    <w:tmpl w:val="105C073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4B4D23"/>
    <w:multiLevelType w:val="hybridMultilevel"/>
    <w:tmpl w:val="832E089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C5991"/>
    <w:multiLevelType w:val="hybridMultilevel"/>
    <w:tmpl w:val="B0D0A6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81"/>
    <w:rsid w:val="00034976"/>
    <w:rsid w:val="000A1304"/>
    <w:rsid w:val="000B5829"/>
    <w:rsid w:val="000E0AB8"/>
    <w:rsid w:val="00145744"/>
    <w:rsid w:val="001B6F4A"/>
    <w:rsid w:val="0021382C"/>
    <w:rsid w:val="00217006"/>
    <w:rsid w:val="002235A2"/>
    <w:rsid w:val="002444C9"/>
    <w:rsid w:val="00264957"/>
    <w:rsid w:val="00280832"/>
    <w:rsid w:val="002D71F2"/>
    <w:rsid w:val="002E65EF"/>
    <w:rsid w:val="002F604B"/>
    <w:rsid w:val="00303BD2"/>
    <w:rsid w:val="0032007A"/>
    <w:rsid w:val="00350C12"/>
    <w:rsid w:val="00375023"/>
    <w:rsid w:val="003763EA"/>
    <w:rsid w:val="003B2B7D"/>
    <w:rsid w:val="003C0540"/>
    <w:rsid w:val="003E10E8"/>
    <w:rsid w:val="00427E92"/>
    <w:rsid w:val="00441CBD"/>
    <w:rsid w:val="004815DE"/>
    <w:rsid w:val="00482663"/>
    <w:rsid w:val="004B1C81"/>
    <w:rsid w:val="004F6A68"/>
    <w:rsid w:val="00536001"/>
    <w:rsid w:val="00537867"/>
    <w:rsid w:val="00562E85"/>
    <w:rsid w:val="0056545A"/>
    <w:rsid w:val="0059513E"/>
    <w:rsid w:val="005A6FCE"/>
    <w:rsid w:val="005C3D18"/>
    <w:rsid w:val="0063635C"/>
    <w:rsid w:val="00664278"/>
    <w:rsid w:val="00680A41"/>
    <w:rsid w:val="006849E1"/>
    <w:rsid w:val="006E1385"/>
    <w:rsid w:val="006E1FE4"/>
    <w:rsid w:val="007450E0"/>
    <w:rsid w:val="007500AA"/>
    <w:rsid w:val="00755159"/>
    <w:rsid w:val="0077114F"/>
    <w:rsid w:val="00774697"/>
    <w:rsid w:val="00780B49"/>
    <w:rsid w:val="007B3C1D"/>
    <w:rsid w:val="007B6C1C"/>
    <w:rsid w:val="007C3879"/>
    <w:rsid w:val="00846626"/>
    <w:rsid w:val="008547F7"/>
    <w:rsid w:val="008713AD"/>
    <w:rsid w:val="008A41F7"/>
    <w:rsid w:val="008C6CD7"/>
    <w:rsid w:val="008F7BB7"/>
    <w:rsid w:val="00910AE4"/>
    <w:rsid w:val="009215B5"/>
    <w:rsid w:val="00953ED1"/>
    <w:rsid w:val="00963B76"/>
    <w:rsid w:val="00996EAB"/>
    <w:rsid w:val="009A3D03"/>
    <w:rsid w:val="009B28E4"/>
    <w:rsid w:val="009F53A9"/>
    <w:rsid w:val="009F76AF"/>
    <w:rsid w:val="00A16421"/>
    <w:rsid w:val="00A40ADC"/>
    <w:rsid w:val="00A53E8C"/>
    <w:rsid w:val="00A75B78"/>
    <w:rsid w:val="00A95162"/>
    <w:rsid w:val="00AA0E84"/>
    <w:rsid w:val="00AA761A"/>
    <w:rsid w:val="00AD7AA4"/>
    <w:rsid w:val="00B27E57"/>
    <w:rsid w:val="00B65006"/>
    <w:rsid w:val="00BB5333"/>
    <w:rsid w:val="00BC3414"/>
    <w:rsid w:val="00BE7690"/>
    <w:rsid w:val="00C835E5"/>
    <w:rsid w:val="00D371A9"/>
    <w:rsid w:val="00D51BE3"/>
    <w:rsid w:val="00D76393"/>
    <w:rsid w:val="00DA2B89"/>
    <w:rsid w:val="00E67545"/>
    <w:rsid w:val="00E758F8"/>
    <w:rsid w:val="00EA0A8E"/>
    <w:rsid w:val="00EF657C"/>
    <w:rsid w:val="00F14D90"/>
    <w:rsid w:val="00F20304"/>
    <w:rsid w:val="00F43601"/>
    <w:rsid w:val="00FB0897"/>
    <w:rsid w:val="00FC1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3E8C"/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53E8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3E8C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3E8C"/>
  </w:style>
  <w:style w:type="paragraph" w:styleId="Pidipagina">
    <w:name w:val="footer"/>
    <w:basedOn w:val="Normale"/>
    <w:link w:val="PidipaginaCarattere"/>
    <w:unhideWhenUsed/>
    <w:rsid w:val="00A53E8C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3E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E8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E8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A53E8C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styleId="Collegamentoipertestuale">
    <w:name w:val="Hyperlink"/>
    <w:unhideWhenUsed/>
    <w:rsid w:val="00A53E8C"/>
    <w:rPr>
      <w:color w:val="0000FF"/>
      <w:u w:val="single"/>
    </w:rPr>
  </w:style>
  <w:style w:type="paragraph" w:styleId="Nessunaspaziatura">
    <w:name w:val="No Spacing"/>
    <w:uiPriority w:val="1"/>
    <w:qFormat/>
    <w:rsid w:val="00A53E8C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BB53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3E8C"/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53E8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3E8C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3E8C"/>
  </w:style>
  <w:style w:type="paragraph" w:styleId="Pidipagina">
    <w:name w:val="footer"/>
    <w:basedOn w:val="Normale"/>
    <w:link w:val="PidipaginaCarattere"/>
    <w:unhideWhenUsed/>
    <w:rsid w:val="00A53E8C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3E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E8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E8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A53E8C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styleId="Collegamentoipertestuale">
    <w:name w:val="Hyperlink"/>
    <w:unhideWhenUsed/>
    <w:rsid w:val="00A53E8C"/>
    <w:rPr>
      <w:color w:val="0000FF"/>
      <w:u w:val="single"/>
    </w:rPr>
  </w:style>
  <w:style w:type="paragraph" w:styleId="Nessunaspaziatura">
    <w:name w:val="No Spacing"/>
    <w:uiPriority w:val="1"/>
    <w:qFormat/>
    <w:rsid w:val="00A53E8C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BB5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.velico@alice.i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MILANIPOLICORO@GMAIL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lmilanipolicoro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cmilanipolicoro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tic831002@istruzione.it" TargetMode="External"/><Relationship Id="rId2" Type="http://schemas.openxmlformats.org/officeDocument/2006/relationships/hyperlink" Target="mailto:mtic831002@pec.istruzione.it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2.jpeg"/><Relationship Id="rId4" Type="http://schemas.openxmlformats.org/officeDocument/2006/relationships/hyperlink" Target="http://www.icmilanipolicoro.gov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\Desktop\Carta%20intestata%20Logo%20(colori%20con%20pi&#232;%20di%20pagina)_02-2016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DD202-CCDA-4F05-B3A2-C8748ADC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Logo (colori con piè di pagina)_02-2016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CARMELA</cp:lastModifiedBy>
  <cp:revision>2</cp:revision>
  <cp:lastPrinted>2017-03-01T08:53:00Z</cp:lastPrinted>
  <dcterms:created xsi:type="dcterms:W3CDTF">2017-03-01T08:53:00Z</dcterms:created>
  <dcterms:modified xsi:type="dcterms:W3CDTF">2017-03-01T08:53:00Z</dcterms:modified>
</cp:coreProperties>
</file>